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C3EA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ROBYNS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EA7DF4C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Hindolveston</w:t>
      </w:r>
      <w:proofErr w:type="spellEnd"/>
      <w:r>
        <w:rPr>
          <w:rFonts w:cs="Times New Roman"/>
          <w:szCs w:val="24"/>
        </w:rPr>
        <w:t>, Norfolk. Husbandman.</w:t>
      </w:r>
    </w:p>
    <w:p w14:paraId="592E20AD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</w:p>
    <w:p w14:paraId="59A88448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</w:p>
    <w:p w14:paraId="30E7AC87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Paston</w:t>
      </w:r>
      <w:proofErr w:type="spellEnd"/>
      <w:r>
        <w:rPr>
          <w:rFonts w:cs="Times New Roman"/>
          <w:szCs w:val="24"/>
        </w:rPr>
        <w:t xml:space="preserve">(q.v.) brought a plaint of debt against him and John </w:t>
      </w:r>
      <w:proofErr w:type="spellStart"/>
      <w:r>
        <w:rPr>
          <w:rFonts w:cs="Times New Roman"/>
          <w:szCs w:val="24"/>
        </w:rPr>
        <w:t>Haryson</w:t>
      </w:r>
      <w:proofErr w:type="spellEnd"/>
      <w:r>
        <w:rPr>
          <w:rFonts w:cs="Times New Roman"/>
          <w:szCs w:val="24"/>
        </w:rPr>
        <w:t xml:space="preserve"> of</w:t>
      </w:r>
    </w:p>
    <w:p w14:paraId="42D27FE0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Yaxham</w:t>
      </w:r>
      <w:proofErr w:type="spellEnd"/>
      <w:r>
        <w:rPr>
          <w:rFonts w:cs="Times New Roman"/>
          <w:szCs w:val="24"/>
        </w:rPr>
        <w:t>(q.v.).</w:t>
      </w:r>
    </w:p>
    <w:p w14:paraId="20807D22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C4D4323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</w:p>
    <w:p w14:paraId="3B1581FD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</w:p>
    <w:p w14:paraId="43288C85" w14:textId="77777777" w:rsidR="00834926" w:rsidRDefault="00834926" w:rsidP="008349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02EE66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8986" w14:textId="77777777" w:rsidR="00834926" w:rsidRDefault="00834926" w:rsidP="009139A6">
      <w:r>
        <w:separator/>
      </w:r>
    </w:p>
  </w:endnote>
  <w:endnote w:type="continuationSeparator" w:id="0">
    <w:p w14:paraId="34D69E80" w14:textId="77777777" w:rsidR="00834926" w:rsidRDefault="008349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66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E9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02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7505A" w14:textId="77777777" w:rsidR="00834926" w:rsidRDefault="00834926" w:rsidP="009139A6">
      <w:r>
        <w:separator/>
      </w:r>
    </w:p>
  </w:footnote>
  <w:footnote w:type="continuationSeparator" w:id="0">
    <w:p w14:paraId="0150760F" w14:textId="77777777" w:rsidR="00834926" w:rsidRDefault="008349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EF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FB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CE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926"/>
    <w:rsid w:val="000666E0"/>
    <w:rsid w:val="002510B7"/>
    <w:rsid w:val="005C130B"/>
    <w:rsid w:val="00826F5C"/>
    <w:rsid w:val="0083492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109E3"/>
  <w15:chartTrackingRefBased/>
  <w15:docId w15:val="{399CFD46-16AF-4B9A-B9B6-934278DC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49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2023-01-07T19:33:00Z</dcterms:created>
  <dcterms:modified xsi:type="dcterms:W3CDTF">2023-01-07T19:33:00Z</dcterms:modified>
</cp:coreProperties>
</file>